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A648E1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0FC0C36" wp14:editId="306D1EED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92386C" id="Grupo 10" o:spid="_x0000_s1026" style="position:absolute;margin-left:-85.05pt;margin-top:-8.5pt;width:612pt;height:462.6pt;z-index:251662336;mso-height-relative:margin" coordorigin=",381" coordsize="77724,587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6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1fF/8APwP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rosi7XUMPQjNVzplgTk2NsT6+Uv+FWqKTSe41JrZkcUEUIxFEkY9FUCpKKKYm7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0yIvVgPxqNruBesi/hTs2JyS3ZNRVNtSgHTcfoKibVVz8sZ/E1ShJ9&#10;DJ16a6mjRWU2pyn7qqKjN/cf3h+VP2UjJ4ymjZooorM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uq9WA+pqJruBesq/nQJtLcmoqq2oQDoxP0FRPqaD7qE/WixDqwW7L9FZL6rJ/Cij61C2o3LfxY+&#10;gpN2MpYumjcpC6r1YD8awPtUrH5pGP41G0hLdSannM/ri6I32uYV6yLUTahAvQk/QVjb6aXo5iHi&#10;59Earaoo+7GT9TUD6rL/AAoorPZ6jZ60jZmLxNR9S62pXDZ+fH0FQtdSv96Rj+NVDIKb5ozW8bEO&#10;pJ7steYT1JNAbmq4k5pwkrRMm5Pupc1CH96cGpoTJd1G6ot2aXNOxmzqKKKK4T6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7uxtNQiEV7awXMYbcEmjDgHp&#10;nB78n86sUUARwQQ2sCQW8UcUSDCxxqFVR7AdKkoooAKKKKACiiigAooooAKKKKACiiigAooooAKK&#10;KKACo57eG6haG4hjmiYYZJFDKfqDUlFAFe0sLPT0KWVpBbIxyVhjCAn8BV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TVf+QPe/wDXvJ/6Caksv+PC3/65&#10;L/Ko9V/5A97/ANe8n/oJqSy/48Lf/rkv8qAJ6KKKACiiigAooooAKKKKACiiigAooooAKKKKACii&#10;igAooooAKKKKACiiigAooooAKKKKACiiigAooooAKKKKACiiigCjf/8AH5pv/Xwf/Rb1eqjf/wDH&#10;5pv/AF8H/wBFvV6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f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U1X/kD3v8A17yf+gmpLL/jwt/+uS/yqPVf&#10;+QPe/wDXvJ/6Caksv+PC3/65L/KgCeiiigAooooAKKKKACiiigAooooAKKKKACiiigAooooAKKKK&#10;ACiiigAooooAKKKKACiiigAooooAKKKKACiiigAooooAo3//AB+ab/18H/0W9Xqo3/8Ax+ab/wBf&#10;B/8ARb1e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0lRRRX1x+R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xXjDxv&#10;LoGoR2VnDFLLs3yF8/LnoOP89K7WvAvEs0k/iXUXkYs32hxk+gOB+grhx9eVKmuXdnuZDgqeKrv2&#10;quorY3JfiXrzn5Ps0Y9o8/zNUpvHniKb/l/2f7iAf0rm6K8Z4ms95M+zjluDjtSj9xry+KddmGJN&#10;VuSPZ8fyqlJqd/KSZL24bPrKT/WqtFZOpN7s6I0KUPhil8kOaR3++7N9Tmm0UVJ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">
                  <v:imagedata r:id="rId9" o:title="" croptop="8236f" cropbottom="21344f"/>
                </v:shape>
                <v:rect id="Rectángulo 9" o:spid="_x0000_s1028" style="position:absolute;left:2612;top:51895;width:20384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" fillcolor="white [3212]" stroked="f" strokeweight="2pt"/>
              </v:group>
            </w:pict>
          </mc:Fallback>
        </mc:AlternateContent>
      </w:r>
    </w:p>
    <w:p w14:paraId="5A46D59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A7D441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2A9392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103A75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437008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D1C320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DB8217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E8B3C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94612E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04F8BB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6B0ECD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C7AAE6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981650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40DC5E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F6E6BF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A30A0E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69A4E6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8BFC3D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FC95FA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6690B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8CB4FB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ABD198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38872C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4A750D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1D55C8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14BED7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8E1546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76EF3E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68F45D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1767AE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954F1A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AC7DE2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0A1438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5A8339C" w14:textId="3B14CB33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 w:rsidRPr="008E39B8">
        <w:rPr>
          <w:rFonts w:ascii="Arial" w:hAnsi="Arial" w:cs="Arial"/>
          <w:b/>
          <w:sz w:val="32"/>
          <w:szCs w:val="24"/>
        </w:rPr>
        <w:t xml:space="preserve">OFERTA </w:t>
      </w:r>
      <w:r w:rsidR="00E26336">
        <w:rPr>
          <w:rFonts w:ascii="Arial" w:hAnsi="Arial" w:cs="Arial"/>
          <w:b/>
          <w:sz w:val="32"/>
          <w:szCs w:val="24"/>
        </w:rPr>
        <w:t>APOYO INGENIERO</w:t>
      </w:r>
    </w:p>
    <w:p w14:paraId="30D0CFE6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55C4776E" w14:textId="7587E417" w:rsidR="00426D92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79463D7D" w14:textId="77777777" w:rsidR="00E26336" w:rsidRPr="008E39B8" w:rsidRDefault="00E26336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6D269EBC" w14:textId="33D716D7" w:rsidR="00426D92" w:rsidRPr="008E39B8" w:rsidRDefault="00E26336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>
        <w:rPr>
          <w:rFonts w:ascii="Arial" w:hAnsi="Arial" w:cs="Arial"/>
          <w:b/>
          <w:sz w:val="32"/>
          <w:szCs w:val="24"/>
        </w:rPr>
        <w:t>AREA OFERTAS Y LICITACIONES MGM</w:t>
      </w:r>
      <w:r w:rsidR="00426D92"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7DA48216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2B1F867F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73777D64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b/>
          <w:noProof/>
          <w:sz w:val="24"/>
          <w:szCs w:val="24"/>
        </w:rPr>
        <w:t>MGM INGENIERIA Y PROYECTOS SAS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4A125B91" w14:textId="60022F18" w:rsidR="00D3725A" w:rsidRPr="008E39B8" w:rsidRDefault="00FC1C98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t>Juan David Espitia</w:t>
      </w:r>
    </w:p>
    <w:p w14:paraId="3D4F956E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b/>
          <w:noProof/>
          <w:sz w:val="24"/>
          <w:szCs w:val="24"/>
        </w:rPr>
        <w:t>Director de Ingeniería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312468F1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noProof/>
          <w:sz w:val="24"/>
          <w:szCs w:val="24"/>
        </w:rPr>
        <w:t>(57-1) 4321120 Ext: 2112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CDAA011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noProof/>
          <w:sz w:val="24"/>
          <w:szCs w:val="24"/>
        </w:rPr>
        <w:t>3102408400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4A3BA70F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noProof/>
          <w:sz w:val="24"/>
          <w:szCs w:val="24"/>
        </w:rPr>
        <w:t>juan.espitia@mgm-ingenieria.com.co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6D84C017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noProof/>
          <w:sz w:val="24"/>
          <w:szCs w:val="24"/>
        </w:rPr>
        <w:t>Calle 19 Sur # 28 - 15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18CA23CD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1DCC2340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B71156F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7C500C3A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5F20329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</w:t>
      </w:r>
      <w:r w:rsidR="00BD4BBD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y modelamiento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506FF98F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72C5CF98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29B9E298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5B36BC1B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5DDB3E4F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EF2491F" w14:textId="77777777" w:rsidR="00DD2705" w:rsidRPr="008E39B8" w:rsidRDefault="00DD2705">
          <w:pPr>
            <w:pStyle w:val="Ttulo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6FEBFDBB" w14:textId="77777777" w:rsidR="00DD2705" w:rsidRPr="008E39B8" w:rsidRDefault="00DD2705" w:rsidP="00DD2705">
          <w:pPr>
            <w:rPr>
              <w:lang w:eastAsia="es-CO"/>
            </w:rPr>
          </w:pPr>
        </w:p>
        <w:p w14:paraId="40ED4C4A" w14:textId="2560ACA9" w:rsidR="00E26336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r w:rsidRPr="008E39B8">
            <w:rPr>
              <w:rFonts w:ascii="Arial" w:hAnsi="Arial" w:cs="Arial"/>
              <w:bCs/>
              <w:sz w:val="20"/>
            </w:rPr>
            <w:fldChar w:fldCharType="begin"/>
          </w:r>
          <w:r w:rsidRPr="008E39B8">
            <w:rPr>
              <w:rFonts w:ascii="Arial" w:hAnsi="Arial" w:cs="Arial"/>
              <w:bCs/>
              <w:sz w:val="20"/>
            </w:rPr>
            <w:instrText xml:space="preserve"> TOC \o "1-3" \h \z \u </w:instrText>
          </w:r>
          <w:r w:rsidRPr="008E39B8">
            <w:rPr>
              <w:rFonts w:ascii="Arial" w:hAnsi="Arial" w:cs="Arial"/>
              <w:bCs/>
              <w:sz w:val="20"/>
            </w:rPr>
            <w:fldChar w:fldCharType="separate"/>
          </w:r>
          <w:hyperlink w:anchor="_Toc49924482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1.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ALCANCE DE LA PROPUESTA Y ENTREGABLES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_Toc49924482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4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6A9499FB" w14:textId="6957F2C6" w:rsidR="00E26336" w:rsidRDefault="0065688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9924483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2.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VALOR DE LA OFERTA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_Toc49924483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4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61E42FFD" w14:textId="7EA980DA" w:rsidR="00E26336" w:rsidRDefault="0065688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9924484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3.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FORMA DE PAGO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_Toc49924484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4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0A11D5C7" w14:textId="56775326" w:rsidR="00E26336" w:rsidRDefault="0065688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9924485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4.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TIEMPO DE ENTREGA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_Toc49924485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4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6942F71A" w14:textId="1BC5C6BE" w:rsidR="00E26336" w:rsidRDefault="0065688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9924486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5.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ACEPTACIÓN DE LA PROPUESTA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_Toc49924486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4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490E890C" w14:textId="24B9A825" w:rsidR="00E26336" w:rsidRDefault="0065688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9924487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6.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SUGERENCIAS, QUEJAS Y RECLAMOS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_Toc49924487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4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4DAC5AB7" w14:textId="654191FF" w:rsidR="00E26336" w:rsidRDefault="0065688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9924488" w:history="1"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7.</w:t>
            </w:r>
            <w:r w:rsidR="00E26336">
              <w:rPr>
                <w:rFonts w:eastAsiaTheme="minorEastAsia"/>
                <w:noProof/>
                <w:lang w:eastAsia="es-CO"/>
              </w:rPr>
              <w:tab/>
            </w:r>
            <w:r w:rsidR="00E26336" w:rsidRPr="001938B7">
              <w:rPr>
                <w:rStyle w:val="Hipervnculo"/>
                <w:rFonts w:ascii="Arial" w:hAnsi="Arial" w:cs="Arial"/>
                <w:b/>
                <w:noProof/>
              </w:rPr>
              <w:t>VALIDEZ DE LA OFERTA</w:t>
            </w:r>
            <w:r w:rsidR="00E26336">
              <w:rPr>
                <w:noProof/>
                <w:webHidden/>
              </w:rPr>
              <w:tab/>
            </w:r>
            <w:r w:rsidR="00E26336">
              <w:rPr>
                <w:noProof/>
                <w:webHidden/>
              </w:rPr>
              <w:fldChar w:fldCharType="begin"/>
            </w:r>
            <w:r w:rsidR="00E26336">
              <w:rPr>
                <w:noProof/>
                <w:webHidden/>
              </w:rPr>
              <w:instrText xml:space="preserve"> PAGEREF _Toc49924488 \h </w:instrText>
            </w:r>
            <w:r w:rsidR="00E26336">
              <w:rPr>
                <w:noProof/>
                <w:webHidden/>
              </w:rPr>
            </w:r>
            <w:r w:rsidR="00E26336">
              <w:rPr>
                <w:noProof/>
                <w:webHidden/>
              </w:rPr>
              <w:fldChar w:fldCharType="separate"/>
            </w:r>
            <w:r w:rsidR="00957AE8">
              <w:rPr>
                <w:noProof/>
                <w:webHidden/>
              </w:rPr>
              <w:t>5</w:t>
            </w:r>
            <w:r w:rsidR="00E26336">
              <w:rPr>
                <w:noProof/>
                <w:webHidden/>
              </w:rPr>
              <w:fldChar w:fldCharType="end"/>
            </w:r>
          </w:hyperlink>
        </w:p>
        <w:p w14:paraId="3050E9B8" w14:textId="6820F1A6" w:rsidR="00DD2705" w:rsidRPr="008E39B8" w:rsidRDefault="00DD2705">
          <w:r w:rsidRPr="008E39B8">
            <w:rPr>
              <w:rFonts w:ascii="Arial" w:hAnsi="Arial" w:cs="Arial"/>
              <w:bCs/>
              <w:sz w:val="20"/>
            </w:rPr>
            <w:fldChar w:fldCharType="end"/>
          </w:r>
        </w:p>
      </w:sdtContent>
    </w:sdt>
    <w:p w14:paraId="2B230FBC" w14:textId="77777777" w:rsidR="000C21EF" w:rsidRPr="008E39B8" w:rsidRDefault="000C21EF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</w:pPr>
    </w:p>
    <w:p w14:paraId="7B1F7B9B" w14:textId="77777777" w:rsidR="003724F1" w:rsidRPr="008E39B8" w:rsidRDefault="003724F1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p w14:paraId="0FD237E3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9924482"/>
      <w:r w:rsidRPr="008E39B8">
        <w:rPr>
          <w:rFonts w:ascii="Arial" w:hAnsi="Arial" w:cs="Arial"/>
          <w:b/>
          <w:sz w:val="24"/>
          <w:szCs w:val="24"/>
        </w:rPr>
        <w:lastRenderedPageBreak/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0"/>
    </w:p>
    <w:p w14:paraId="0EB6B137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1B942B6" w14:textId="5D940BD2" w:rsidR="00D3725A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13966FB4" w14:textId="0D47FBE6" w:rsidR="00E26336" w:rsidRDefault="00E2633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D97602D" w14:textId="379EF91F" w:rsidR="00E26336" w:rsidRDefault="00E26336" w:rsidP="00E26336">
      <w:pPr>
        <w:pStyle w:val="Sinespaciado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Apoyo de ingeniero electricista </w:t>
      </w:r>
      <w:r w:rsidR="00743D15">
        <w:rPr>
          <w:rFonts w:ascii="Arial" w:hAnsi="Arial" w:cs="Arial"/>
          <w:sz w:val="24"/>
          <w:szCs w:val="24"/>
        </w:rPr>
        <w:t xml:space="preserve">con experiencia, </w:t>
      </w:r>
      <w:r>
        <w:rPr>
          <w:rFonts w:ascii="Arial" w:hAnsi="Arial" w:cs="Arial"/>
          <w:sz w:val="24"/>
          <w:szCs w:val="24"/>
        </w:rPr>
        <w:t xml:space="preserve">para diseño conceptual </w:t>
      </w:r>
      <w:r w:rsidR="00743D15">
        <w:rPr>
          <w:rFonts w:ascii="Arial" w:hAnsi="Arial" w:cs="Arial"/>
          <w:sz w:val="24"/>
          <w:szCs w:val="24"/>
        </w:rPr>
        <w:t xml:space="preserve">de redes eléctricas </w:t>
      </w:r>
      <w:r>
        <w:rPr>
          <w:rFonts w:ascii="Arial" w:hAnsi="Arial" w:cs="Arial"/>
          <w:sz w:val="24"/>
          <w:szCs w:val="24"/>
        </w:rPr>
        <w:t>que permita estimar cantidades de obra.</w:t>
      </w:r>
    </w:p>
    <w:p w14:paraId="0615DF52" w14:textId="4F3C22A2" w:rsidR="00743D15" w:rsidRDefault="00743D15" w:rsidP="00E26336">
      <w:pPr>
        <w:pStyle w:val="Sinespaciado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Tipo de proyecto patio de recarga de buses eléctricos de Transmilenio.</w:t>
      </w:r>
    </w:p>
    <w:p w14:paraId="01D9728B" w14:textId="16AFD47C" w:rsidR="00E26336" w:rsidRDefault="00E26336" w:rsidP="00E26336">
      <w:pPr>
        <w:pStyle w:val="Sinespaciado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Cinco días hábiles.</w:t>
      </w:r>
    </w:p>
    <w:p w14:paraId="75A81030" w14:textId="77777777" w:rsidR="00E26336" w:rsidRDefault="00E2633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A28AEE3" w14:textId="77777777" w:rsidR="00D3725A" w:rsidRPr="008E39B8" w:rsidRDefault="00D3725A" w:rsidP="00FC1C98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9924483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5CA08F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2C7B989" w14:textId="3ACA6473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56E283BE" w14:textId="58CE9887" w:rsidR="00580681" w:rsidRDefault="0058068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8570C8B" w14:textId="09EA0028" w:rsidR="00180928" w:rsidRPr="008E39B8" w:rsidRDefault="00E26336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DOS MILLONES DE</w:t>
      </w:r>
      <w:r w:rsidR="00154BDF" w:rsidRPr="00154BDF">
        <w:rPr>
          <w:rFonts w:ascii="Arial" w:hAnsi="Arial" w:cs="Arial"/>
          <w:noProof/>
          <w:sz w:val="24"/>
          <w:szCs w:val="24"/>
        </w:rPr>
        <w:t xml:space="preserve"> PESOS</w:t>
      </w:r>
      <w:r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86319E"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FC1C98">
        <w:rPr>
          <w:rFonts w:ascii="Arial" w:hAnsi="Arial" w:cs="Arial"/>
          <w:noProof/>
          <w:sz w:val="24"/>
          <w:szCs w:val="24"/>
        </w:rPr>
        <w:t xml:space="preserve">$ </w:t>
      </w:r>
      <w:r>
        <w:rPr>
          <w:rFonts w:ascii="Arial" w:hAnsi="Arial" w:cs="Arial"/>
          <w:noProof/>
          <w:sz w:val="24"/>
          <w:szCs w:val="24"/>
        </w:rPr>
        <w:t>2</w:t>
      </w:r>
      <w:r w:rsidR="00FC1C98">
        <w:rPr>
          <w:rFonts w:ascii="Arial" w:hAnsi="Arial" w:cs="Arial"/>
          <w:noProof/>
          <w:sz w:val="24"/>
          <w:szCs w:val="24"/>
        </w:rPr>
        <w:t>.</w:t>
      </w:r>
      <w:r>
        <w:rPr>
          <w:rFonts w:ascii="Arial" w:hAnsi="Arial" w:cs="Arial"/>
          <w:noProof/>
          <w:sz w:val="24"/>
          <w:szCs w:val="24"/>
        </w:rPr>
        <w:t>0</w:t>
      </w:r>
      <w:r w:rsidR="00FC1C98">
        <w:rPr>
          <w:rFonts w:ascii="Arial" w:hAnsi="Arial" w:cs="Arial"/>
          <w:noProof/>
          <w:sz w:val="24"/>
          <w:szCs w:val="24"/>
        </w:rPr>
        <w:t>00.000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86319E" w:rsidRPr="008E39B8">
        <w:rPr>
          <w:rFonts w:ascii="Arial" w:hAnsi="Arial" w:cs="Arial"/>
          <w:noProof/>
          <w:sz w:val="24"/>
          <w:szCs w:val="24"/>
        </w:rPr>
        <w:t>)</w:t>
      </w:r>
      <w:r w:rsidR="0086319E"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86319E" w:rsidRPr="008E39B8">
        <w:rPr>
          <w:rFonts w:ascii="Arial" w:hAnsi="Arial" w:cs="Arial"/>
          <w:sz w:val="24"/>
          <w:szCs w:val="24"/>
        </w:rPr>
        <w:t>MÁS IVA.</w:t>
      </w:r>
    </w:p>
    <w:p w14:paraId="2E88EA6B" w14:textId="18C8E41C" w:rsidR="008D6ED1" w:rsidRDefault="008D6ED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595CE01" w14:textId="77777777" w:rsidR="001C7F1C" w:rsidRPr="008E39B8" w:rsidRDefault="001C7F1C" w:rsidP="00FC1C98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" w:name="_Toc49924484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2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791C3611" w14:textId="77777777" w:rsidR="00FC1C98" w:rsidRDefault="00FC1C98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C905D66" w14:textId="00E5CB8B" w:rsidR="00FC1C98" w:rsidRPr="00FC1C98" w:rsidRDefault="00E26336" w:rsidP="00FC1C98">
      <w:pPr>
        <w:pStyle w:val="Sinespaciad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100% al terminar el apoyo objeto de la oferta.</w:t>
      </w:r>
    </w:p>
    <w:p w14:paraId="7217EDCB" w14:textId="77777777" w:rsidR="00FC1C98" w:rsidRDefault="00FC1C98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8201837" w14:textId="1B0A8A1F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024DFCA1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4E16FB4" w14:textId="42F7D3F8" w:rsidR="00D3725A" w:rsidRDefault="00D3725A" w:rsidP="0040346C">
      <w:pPr>
        <w:pStyle w:val="Sinespaciado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388BADB5" w14:textId="77777777" w:rsidR="00FC1C98" w:rsidRPr="008E39B8" w:rsidRDefault="00FC1C98" w:rsidP="00FC1C98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662DFA4A" w14:textId="77777777" w:rsidR="00D3725A" w:rsidRPr="008E39B8" w:rsidRDefault="00D3725A" w:rsidP="00FC1C98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3" w:name="_Toc49924485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3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CE7CF2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4CB92DF" w14:textId="7CF74BFB" w:rsidR="00A735B6" w:rsidRPr="008E39B8" w:rsidRDefault="00A735B6" w:rsidP="00FC1C9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FC1C98">
        <w:rPr>
          <w:rFonts w:ascii="Arial" w:hAnsi="Arial" w:cs="Arial"/>
          <w:sz w:val="24"/>
          <w:szCs w:val="24"/>
        </w:rPr>
        <w:t>2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</w:t>
      </w:r>
      <w:r w:rsidR="00FC1C98">
        <w:rPr>
          <w:rFonts w:ascii="Arial" w:hAnsi="Arial" w:cs="Arial"/>
          <w:sz w:val="24"/>
          <w:szCs w:val="24"/>
        </w:rPr>
        <w:t>.</w:t>
      </w:r>
    </w:p>
    <w:p w14:paraId="40CE5E23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DD3EE93" w14:textId="77777777" w:rsidR="00D3725A" w:rsidRPr="008E39B8" w:rsidRDefault="00D3725A" w:rsidP="00FC1C98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4" w:name="_Toc49924486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4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6745EE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968EA0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58E6036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98C7D0D" w14:textId="77777777" w:rsidR="00D3725A" w:rsidRPr="008E39B8" w:rsidRDefault="00D3725A" w:rsidP="00FC1C98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5" w:name="_Toc49924487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5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DA65DA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26381C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1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3E773671" w14:textId="7114A32B" w:rsidR="00C74FA1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E7063E4" w14:textId="77777777" w:rsidR="00D3725A" w:rsidRPr="008E39B8" w:rsidRDefault="00D3725A" w:rsidP="00FC1C98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6" w:name="_Toc49924488"/>
      <w:r w:rsidRPr="008E39B8">
        <w:rPr>
          <w:rFonts w:ascii="Arial" w:hAnsi="Arial" w:cs="Arial"/>
          <w:b/>
          <w:sz w:val="24"/>
          <w:szCs w:val="24"/>
        </w:rPr>
        <w:lastRenderedPageBreak/>
        <w:t>VALIDEZ DE LA OFERTA</w:t>
      </w:r>
      <w:bookmarkEnd w:id="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8B526AD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189996A3" w14:textId="27F408BB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presente oferta económica tiene una validez de </w:t>
      </w:r>
      <w:r w:rsidR="00FC1C98">
        <w:rPr>
          <w:rFonts w:ascii="Arial" w:hAnsi="Arial" w:cs="Arial"/>
          <w:sz w:val="24"/>
          <w:szCs w:val="24"/>
        </w:rPr>
        <w:t>15</w:t>
      </w:r>
      <w:r w:rsidRPr="008E39B8">
        <w:rPr>
          <w:rFonts w:ascii="Arial" w:hAnsi="Arial" w:cs="Arial"/>
          <w:sz w:val="24"/>
          <w:szCs w:val="24"/>
        </w:rPr>
        <w:t xml:space="preserve"> días calendario contado a partir de la fecha, una vez vencido este término se debe pedir ampliación oficial del mismo mediante comunicación escrita.</w:t>
      </w:r>
    </w:p>
    <w:p w14:paraId="5734B23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BA6FC3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7026C84F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ADF61F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B2FF151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31E4496D" wp14:editId="1DE19738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49A9B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7A016E0E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1B0459F7" w14:textId="19D4AB87" w:rsidR="00D3725A" w:rsidRPr="008E39B8" w:rsidRDefault="006020C4" w:rsidP="00FC1C98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sectPr w:rsidR="00D3725A" w:rsidRPr="008E39B8" w:rsidSect="00FC1C98">
      <w:headerReference w:type="default" r:id="rId13"/>
      <w:footerReference w:type="default" r:id="rId14"/>
      <w:pgSz w:w="12240" w:h="15840"/>
      <w:pgMar w:top="1985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B615A88" w14:textId="77777777" w:rsidR="00656885" w:rsidRDefault="00656885" w:rsidP="00906CE3">
      <w:pPr>
        <w:spacing w:after="0" w:line="240" w:lineRule="auto"/>
      </w:pPr>
      <w:r>
        <w:separator/>
      </w:r>
    </w:p>
  </w:endnote>
  <w:endnote w:type="continuationSeparator" w:id="0">
    <w:p w14:paraId="3B19CCA2" w14:textId="77777777" w:rsidR="00656885" w:rsidRDefault="00656885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C87AC2" w14:textId="682C1FBF" w:rsidR="00E877CA" w:rsidRPr="000603A8" w:rsidRDefault="00E877CA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5B22132C" wp14:editId="45467346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C11AAC" w14:textId="77777777" w:rsidR="00E877CA" w:rsidRDefault="00E877CA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1D2914F3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Calle 8 sur # 38 – 05, Oficina 301 </w:t>
                          </w:r>
                        </w:p>
                        <w:p w14:paraId="4C15674C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>Edificio Benidor, Barrio Ciudad Montes</w:t>
                          </w:r>
                        </w:p>
                        <w:p w14:paraId="6C28B136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  </w:t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  <w:t>3585223 - 311 536 51 20</w:t>
                          </w:r>
                        </w:p>
                        <w:p w14:paraId="70236651" w14:textId="77777777" w:rsidR="00E877CA" w:rsidRPr="00934ED3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19191B74" w14:textId="77777777" w:rsidR="00E877CA" w:rsidRPr="0018061E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</w:pPr>
                          <w:r w:rsidRPr="0018061E"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22132C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3AC11AAC" w14:textId="77777777" w:rsidR="00E877CA" w:rsidRDefault="00E877CA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1D2914F3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Calle 8 sur # 38 – 05, Oficina 301 </w:t>
                    </w:r>
                  </w:p>
                  <w:p w14:paraId="4C15674C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>Edificio Benidor, Barrio Ciudad Montes</w:t>
                    </w:r>
                  </w:p>
                  <w:p w14:paraId="6C28B136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  </w:t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  <w:t>3585223 - 311 536 51 20</w:t>
                    </w:r>
                  </w:p>
                  <w:p w14:paraId="70236651" w14:textId="77777777" w:rsidR="00E877CA" w:rsidRPr="00934ED3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19191B74" w14:textId="77777777" w:rsidR="00E877CA" w:rsidRPr="0018061E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</w:pPr>
                    <w:r w:rsidRPr="0018061E"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10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26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957AE8">
      <w:rPr>
        <w:rFonts w:ascii="TeamViewer11" w:hAnsi="TeamViewer11" w:cs="Arial"/>
        <w:noProof/>
      </w:rPr>
      <w:t>2 de septiembre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957AE8">
      <w:rPr>
        <w:rFonts w:ascii="TeamViewer11" w:hAnsi="TeamViewer11" w:cs="Arial"/>
        <w:noProof/>
      </w:rPr>
      <w:t>00051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957AE8">
      <w:rPr>
        <w:rFonts w:ascii="TeamViewer11" w:hAnsi="TeamViewer11" w:cs="Arial"/>
        <w:noProof/>
      </w:rPr>
      <w:t>V1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D51C01" w14:textId="77777777" w:rsidR="00656885" w:rsidRDefault="00656885" w:rsidP="00906CE3">
      <w:pPr>
        <w:spacing w:after="0" w:line="240" w:lineRule="auto"/>
      </w:pPr>
      <w:r>
        <w:separator/>
      </w:r>
    </w:p>
  </w:footnote>
  <w:footnote w:type="continuationSeparator" w:id="0">
    <w:p w14:paraId="4996D492" w14:textId="77777777" w:rsidR="00656885" w:rsidRDefault="00656885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6ED342" w14:textId="77777777" w:rsidR="00E877CA" w:rsidRDefault="00E877C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738D4F9C" wp14:editId="0F340EA2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249C3980"/>
    <w:multiLevelType w:val="hybridMultilevel"/>
    <w:tmpl w:val="230CF22C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4A43CB7"/>
    <w:multiLevelType w:val="hybridMultilevel"/>
    <w:tmpl w:val="14C6407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C98"/>
    <w:rsid w:val="00000C8D"/>
    <w:rsid w:val="000011C7"/>
    <w:rsid w:val="00006473"/>
    <w:rsid w:val="0002135F"/>
    <w:rsid w:val="0002325F"/>
    <w:rsid w:val="000268EC"/>
    <w:rsid w:val="00031A23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2310"/>
    <w:rsid w:val="000B56A9"/>
    <w:rsid w:val="000C21EF"/>
    <w:rsid w:val="000C6F17"/>
    <w:rsid w:val="000D0732"/>
    <w:rsid w:val="000D336D"/>
    <w:rsid w:val="000D3EC7"/>
    <w:rsid w:val="000D5FA5"/>
    <w:rsid w:val="000D7176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532B"/>
    <w:rsid w:val="00116FBE"/>
    <w:rsid w:val="00121094"/>
    <w:rsid w:val="001246E7"/>
    <w:rsid w:val="0012613A"/>
    <w:rsid w:val="00133EAC"/>
    <w:rsid w:val="00151FB5"/>
    <w:rsid w:val="0015241D"/>
    <w:rsid w:val="00154BDF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61E"/>
    <w:rsid w:val="00180928"/>
    <w:rsid w:val="00185CD9"/>
    <w:rsid w:val="00186707"/>
    <w:rsid w:val="00191113"/>
    <w:rsid w:val="0019144B"/>
    <w:rsid w:val="00191C28"/>
    <w:rsid w:val="00192F8D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0D2"/>
    <w:rsid w:val="001E7CB6"/>
    <w:rsid w:val="001F11B6"/>
    <w:rsid w:val="001F1805"/>
    <w:rsid w:val="002021B3"/>
    <w:rsid w:val="002055A0"/>
    <w:rsid w:val="00206432"/>
    <w:rsid w:val="00211CF9"/>
    <w:rsid w:val="002123AF"/>
    <w:rsid w:val="00215ECC"/>
    <w:rsid w:val="00220D27"/>
    <w:rsid w:val="002327F5"/>
    <w:rsid w:val="002334E4"/>
    <w:rsid w:val="00242EEB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2FB3"/>
    <w:rsid w:val="0033497A"/>
    <w:rsid w:val="00337842"/>
    <w:rsid w:val="003420BA"/>
    <w:rsid w:val="003437B6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346C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0A9F"/>
    <w:rsid w:val="004C40BF"/>
    <w:rsid w:val="004D3BC4"/>
    <w:rsid w:val="004D7F29"/>
    <w:rsid w:val="004E26C9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045E"/>
    <w:rsid w:val="00556CBD"/>
    <w:rsid w:val="00565FFC"/>
    <w:rsid w:val="0057163E"/>
    <w:rsid w:val="00573A1F"/>
    <w:rsid w:val="00577FD8"/>
    <w:rsid w:val="00580681"/>
    <w:rsid w:val="00583181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14A9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17B3F"/>
    <w:rsid w:val="0062095B"/>
    <w:rsid w:val="00621093"/>
    <w:rsid w:val="00621B56"/>
    <w:rsid w:val="00624E6B"/>
    <w:rsid w:val="00630542"/>
    <w:rsid w:val="0064025D"/>
    <w:rsid w:val="0064424D"/>
    <w:rsid w:val="00645331"/>
    <w:rsid w:val="00646C58"/>
    <w:rsid w:val="00652E37"/>
    <w:rsid w:val="00653827"/>
    <w:rsid w:val="00656885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43D15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A6FC8"/>
    <w:rsid w:val="008B2EBA"/>
    <w:rsid w:val="008B3BF4"/>
    <w:rsid w:val="008B7D85"/>
    <w:rsid w:val="008C5547"/>
    <w:rsid w:val="008C6203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57AE8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97B3A"/>
    <w:rsid w:val="009A0D53"/>
    <w:rsid w:val="009A2692"/>
    <w:rsid w:val="009A2793"/>
    <w:rsid w:val="009A6A64"/>
    <w:rsid w:val="009A7166"/>
    <w:rsid w:val="009B2A9F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3957"/>
    <w:rsid w:val="009E472D"/>
    <w:rsid w:val="009E5CCC"/>
    <w:rsid w:val="009E6782"/>
    <w:rsid w:val="009F293E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17C41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6D62"/>
    <w:rsid w:val="00A5724C"/>
    <w:rsid w:val="00A57609"/>
    <w:rsid w:val="00A64E4D"/>
    <w:rsid w:val="00A6509E"/>
    <w:rsid w:val="00A6551B"/>
    <w:rsid w:val="00A71F0E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E3722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247F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4BBD"/>
    <w:rsid w:val="00BD734C"/>
    <w:rsid w:val="00BE20E7"/>
    <w:rsid w:val="00BE21CE"/>
    <w:rsid w:val="00BE26B6"/>
    <w:rsid w:val="00BE26F1"/>
    <w:rsid w:val="00BE4E5E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394F"/>
    <w:rsid w:val="00C5517A"/>
    <w:rsid w:val="00C554E3"/>
    <w:rsid w:val="00C56561"/>
    <w:rsid w:val="00C57166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24422"/>
    <w:rsid w:val="00E26336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877CA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562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1C98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6D6A4DD"/>
  <w15:docId w15:val="{E84883DA-EB9F-4DA2-995C-BAE9DA947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ministracion@colincol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c%2013\Documents\Plantillas%20personalizadas%20de%20Office\PLANTILLA%20OFERTA%202807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0CD116-082A-49DC-90F3-3EACC2EE12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280720.dotx</Template>
  <TotalTime>28</TotalTime>
  <Pages>5</Pages>
  <Words>670</Words>
  <Characters>3685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pc 13</dc:creator>
  <cp:keywords/>
  <cp:lastModifiedBy>pc 13</cp:lastModifiedBy>
  <cp:revision>10</cp:revision>
  <cp:lastPrinted>2020-09-02T12:41:00Z</cp:lastPrinted>
  <dcterms:created xsi:type="dcterms:W3CDTF">2020-07-31T21:26:00Z</dcterms:created>
  <dcterms:modified xsi:type="dcterms:W3CDTF">2020-09-02T12:41:00Z</dcterms:modified>
</cp:coreProperties>
</file>